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96D5" w14:textId="77777777" w:rsidR="00A556B2" w:rsidRDefault="00A556B2" w:rsidP="00A55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de HENBY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fl.1419-24)</w:t>
      </w:r>
    </w:p>
    <w:p w14:paraId="29DD349C" w14:textId="77777777" w:rsidR="00A556B2" w:rsidRDefault="00A556B2" w:rsidP="00A55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r>
        <w:rPr>
          <w:rFonts w:cs="Times New Roman"/>
          <w:szCs w:val="24"/>
        </w:rPr>
        <w:t>St..Peter</w:t>
      </w:r>
      <w:proofErr w:type="spellEnd"/>
      <w:r>
        <w:rPr>
          <w:rFonts w:cs="Times New Roman"/>
          <w:szCs w:val="24"/>
        </w:rPr>
        <w:t xml:space="preserve"> and </w:t>
      </w:r>
      <w:proofErr w:type="spellStart"/>
      <w:proofErr w:type="gramStart"/>
      <w:r>
        <w:rPr>
          <w:rFonts w:cs="Times New Roman"/>
          <w:szCs w:val="24"/>
        </w:rPr>
        <w:t>St.Paul</w:t>
      </w:r>
      <w:proofErr w:type="spellEnd"/>
      <w:proofErr w:type="gram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Tasley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Shopshire</w:t>
      </w:r>
      <w:proofErr w:type="spellEnd"/>
      <w:r>
        <w:rPr>
          <w:rFonts w:cs="Times New Roman"/>
          <w:szCs w:val="24"/>
        </w:rPr>
        <w:t>. Chaplain.</w:t>
      </w:r>
    </w:p>
    <w:p w14:paraId="2638063C" w14:textId="77777777" w:rsidR="00A556B2" w:rsidRDefault="00A556B2" w:rsidP="00A556B2">
      <w:pPr>
        <w:pStyle w:val="NoSpacing"/>
        <w:rPr>
          <w:rFonts w:cs="Times New Roman"/>
          <w:szCs w:val="24"/>
        </w:rPr>
      </w:pPr>
    </w:p>
    <w:p w14:paraId="4E54032A" w14:textId="77777777" w:rsidR="00A556B2" w:rsidRDefault="00A556B2" w:rsidP="00A556B2">
      <w:pPr>
        <w:pStyle w:val="NoSpacing"/>
        <w:rPr>
          <w:rFonts w:cs="Times New Roman"/>
          <w:szCs w:val="24"/>
        </w:rPr>
      </w:pPr>
    </w:p>
    <w:p w14:paraId="080A3428" w14:textId="77777777" w:rsidR="00A556B2" w:rsidRDefault="00A556B2" w:rsidP="00A55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Mar.1419</w:t>
      </w:r>
      <w:r>
        <w:rPr>
          <w:rFonts w:cs="Times New Roman"/>
          <w:szCs w:val="24"/>
        </w:rPr>
        <w:tab/>
        <w:t>He became Vicar.</w:t>
      </w:r>
    </w:p>
    <w:p w14:paraId="0A7FAA77" w14:textId="77777777" w:rsidR="00A556B2" w:rsidRDefault="00A556B2" w:rsidP="00A55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3B86">
          <w:rPr>
            <w:rStyle w:val="Hyperlink"/>
            <w:rFonts w:cs="Times New Roman"/>
            <w:szCs w:val="24"/>
          </w:rPr>
          <w:t>www.melockie.org.uk/diocese/Tasley.html</w:t>
        </w:r>
      </w:hyperlink>
      <w:r>
        <w:rPr>
          <w:rFonts w:cs="Times New Roman"/>
          <w:szCs w:val="24"/>
        </w:rPr>
        <w:t>)</w:t>
      </w:r>
    </w:p>
    <w:p w14:paraId="5EBB5917" w14:textId="77777777" w:rsidR="00A556B2" w:rsidRDefault="00A556B2" w:rsidP="00A556B2">
      <w:pPr>
        <w:pStyle w:val="NoSpacing"/>
        <w:rPr>
          <w:rFonts w:cs="Times New Roman"/>
          <w:szCs w:val="24"/>
        </w:rPr>
      </w:pPr>
    </w:p>
    <w:p w14:paraId="5455BA98" w14:textId="77777777" w:rsidR="00A556B2" w:rsidRDefault="00A556B2" w:rsidP="00A556B2">
      <w:pPr>
        <w:pStyle w:val="NoSpacing"/>
        <w:rPr>
          <w:rFonts w:cs="Times New Roman"/>
          <w:szCs w:val="24"/>
        </w:rPr>
      </w:pPr>
    </w:p>
    <w:p w14:paraId="77E440FE" w14:textId="77777777" w:rsidR="00A556B2" w:rsidRDefault="00A556B2" w:rsidP="00A55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p w14:paraId="4F06DC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3522D" w14:textId="77777777" w:rsidR="00A556B2" w:rsidRDefault="00A556B2" w:rsidP="009139A6">
      <w:r>
        <w:separator/>
      </w:r>
    </w:p>
  </w:endnote>
  <w:endnote w:type="continuationSeparator" w:id="0">
    <w:p w14:paraId="4F0FB5F0" w14:textId="77777777" w:rsidR="00A556B2" w:rsidRDefault="00A556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C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642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076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3B8BD" w14:textId="77777777" w:rsidR="00A556B2" w:rsidRDefault="00A556B2" w:rsidP="009139A6">
      <w:r>
        <w:separator/>
      </w:r>
    </w:p>
  </w:footnote>
  <w:footnote w:type="continuationSeparator" w:id="0">
    <w:p w14:paraId="2EBCCB4E" w14:textId="77777777" w:rsidR="00A556B2" w:rsidRDefault="00A556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C7F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ED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E37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6B2"/>
    <w:rsid w:val="000666E0"/>
    <w:rsid w:val="002510B7"/>
    <w:rsid w:val="005C130B"/>
    <w:rsid w:val="00826F5C"/>
    <w:rsid w:val="009139A6"/>
    <w:rsid w:val="009448BB"/>
    <w:rsid w:val="00947624"/>
    <w:rsid w:val="00A3176C"/>
    <w:rsid w:val="00A556B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7540E"/>
  <w15:chartTrackingRefBased/>
  <w15:docId w15:val="{956059A0-096D-43A6-87C6-02406C90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56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e.org.uk/diocese/Tasle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2023-03-31T20:01:00Z</dcterms:created>
  <dcterms:modified xsi:type="dcterms:W3CDTF">2023-03-31T20:02:00Z</dcterms:modified>
</cp:coreProperties>
</file>